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A6" w:rsidRPr="0039118D" w:rsidRDefault="00BF20A6" w:rsidP="00D47AB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39118D">
        <w:rPr>
          <w:rFonts w:ascii="Times New Roman" w:hAnsi="Times New Roman"/>
          <w:sz w:val="24"/>
          <w:szCs w:val="24"/>
        </w:rPr>
        <w:tab/>
      </w:r>
    </w:p>
    <w:p w:rsidR="00BF20A6" w:rsidRPr="0039118D" w:rsidRDefault="00BF20A6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</w:p>
    <w:p w:rsidR="00BF20A6" w:rsidRPr="0039118D" w:rsidRDefault="00BF20A6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sz w:val="24"/>
          <w:szCs w:val="24"/>
        </w:rPr>
        <w:t>Пречишћавање и одвођење атмосферских и отпадних вода</w:t>
      </w:r>
    </w:p>
    <w:p w:rsidR="00BF20A6" w:rsidRPr="0039118D" w:rsidRDefault="00BF20A6" w:rsidP="00267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0A6" w:rsidRPr="0039118D" w:rsidRDefault="00BF20A6" w:rsidP="00267A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b/>
          <w:sz w:val="24"/>
          <w:szCs w:val="24"/>
        </w:rPr>
        <w:t xml:space="preserve">КОНТРОЛНА ЛИСТА: </w:t>
      </w:r>
      <w:r w:rsidRPr="0039118D">
        <w:rPr>
          <w:rFonts w:ascii="Times New Roman" w:hAnsi="Times New Roman" w:cs="Times New Roman"/>
          <w:sz w:val="24"/>
          <w:szCs w:val="24"/>
        </w:rPr>
        <w:t>Пречишћавање и одвођење атмосферских и отпадних вода</w:t>
      </w:r>
    </w:p>
    <w:p w:rsidR="00BF20A6" w:rsidRPr="0039118D" w:rsidRDefault="00BF20A6" w:rsidP="00D47A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BF20A6" w:rsidRPr="0039118D" w:rsidTr="00F666CC">
        <w:trPr>
          <w:trHeight w:val="229"/>
        </w:trPr>
        <w:tc>
          <w:tcPr>
            <w:tcW w:w="9916" w:type="dxa"/>
            <w:gridSpan w:val="2"/>
          </w:tcPr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ИНФОРМАЦИЈЕ О НАДЗИРАНОМ СУБЈЕКТУ</w:t>
            </w:r>
          </w:p>
        </w:tc>
      </w:tr>
      <w:tr w:rsidR="00BF20A6" w:rsidRPr="0039118D" w:rsidTr="00F666CC">
        <w:trPr>
          <w:trHeight w:val="229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 Јединица локалне самоуправе </w:t>
            </w:r>
          </w:p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Општина-Град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29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Адреса: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51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Матични број: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29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Порески идентификациони број (ПИБ):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29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Контакт особа :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16"/>
        </w:trPr>
        <w:tc>
          <w:tcPr>
            <w:tcW w:w="3960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5956" w:type="dxa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A6" w:rsidRDefault="00BF20A6" w:rsidP="00267A10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BF20A6" w:rsidTr="00F666CC">
        <w:trPr>
          <w:trHeight w:val="822"/>
        </w:trPr>
        <w:tc>
          <w:tcPr>
            <w:tcW w:w="9923" w:type="dxa"/>
          </w:tcPr>
          <w:p w:rsidR="00BF20A6" w:rsidRPr="00F666CC" w:rsidRDefault="00BF20A6" w:rsidP="00F66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BF20A6" w:rsidRPr="00F666CC" w:rsidRDefault="00BF20A6" w:rsidP="00F66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A6" w:rsidRPr="0039118D" w:rsidRDefault="00BF20A6" w:rsidP="00267A10">
      <w:pPr>
        <w:tabs>
          <w:tab w:val="left" w:pos="1095"/>
          <w:tab w:val="right" w:pos="9921"/>
        </w:tabs>
        <w:spacing w:after="15"/>
        <w:rPr>
          <w:rFonts w:ascii="Times New Roman" w:hAnsi="Times New Roman" w:cs="Times New Roman"/>
          <w:sz w:val="24"/>
          <w:szCs w:val="24"/>
        </w:rPr>
      </w:pPr>
    </w:p>
    <w:tbl>
      <w:tblPr>
        <w:tblW w:w="9899" w:type="dxa"/>
        <w:tblInd w:w="-4" w:type="dxa"/>
        <w:tblCellMar>
          <w:top w:w="7" w:type="dxa"/>
          <w:left w:w="64" w:type="dxa"/>
          <w:bottom w:w="7" w:type="dxa"/>
          <w:right w:w="0" w:type="dxa"/>
        </w:tblCellMar>
        <w:tblLook w:val="00A0"/>
      </w:tblPr>
      <w:tblGrid>
        <w:gridCol w:w="7971"/>
        <w:gridCol w:w="2023"/>
      </w:tblGrid>
      <w:tr w:rsidR="00BF20A6" w:rsidRPr="0039118D" w:rsidTr="00F666CC">
        <w:trPr>
          <w:trHeight w:val="92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 ли се у јединици локалне самоуправе обавља комунална делатност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не-0</w:t>
            </w:r>
          </w:p>
        </w:tc>
      </w:tr>
      <w:tr w:rsidR="00BF20A6" w:rsidRPr="0039118D" w:rsidTr="00F666CC">
        <w:trPr>
          <w:trHeight w:val="6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BF20A6" w:rsidRPr="00F666CC" w:rsidRDefault="00BF20A6" w:rsidP="00F666CC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20A6" w:rsidRPr="00F666CC" w:rsidRDefault="00BF20A6" w:rsidP="00F666CC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</w:tr>
      <w:tr w:rsidR="00BF20A6" w:rsidRPr="0039118D" w:rsidTr="00F666CC">
        <w:trPr>
          <w:trHeight w:val="185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вршисакупљање, одвођење, пречишћавање и испуштање отпадних, атмосферских и површинских вода са површине јавне намене, односно од прикључака корисника на уличну канализациону мрежу?</w:t>
            </w:r>
          </w:p>
          <w:p w:rsidR="00BF20A6" w:rsidRPr="00F666CC" w:rsidRDefault="00BF20A6" w:rsidP="00F666CC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1189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вршитретман отпадних вода у постројењу за пречишћавање?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1189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вршицрпљење, одвоз и третирање фекалија из септичких јама?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283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20A6" w:rsidRPr="00F666CC" w:rsidRDefault="00BF20A6" w:rsidP="00F666CC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79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 Да ли је вршилац комуналне 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вода,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одређен у складу са чланом 5.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доставила до краја фебруара текуће године извештај Министарству, у вези са обављањем комуналне 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 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8.став 1.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20A6" w:rsidRPr="00F666CC" w:rsidRDefault="00BF20A6" w:rsidP="00F666CC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20A6" w:rsidRPr="00F666CC" w:rsidRDefault="00BF20A6" w:rsidP="00F666CC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ПОВЕРАВАЊЕ ОБАВЉАЊА КОМУНАЛНЕ ДЕЛАТНОСТИ</w:t>
            </w: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Далијеповеравањеобављањакомуналнеделатностиделатности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извршеноу складу са чланом 9. Закона?</w:t>
            </w:r>
          </w:p>
          <w:p w:rsidR="00BF20A6" w:rsidRPr="00F666CC" w:rsidRDefault="00BF20A6" w:rsidP="00F66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ли је пре  доношења одлуке о поверавању обављања комуналне делатности 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делу територије јединице локалне самоуправе проглашеном за подручије од посебног значаја у смислу заштите природних добара или проглашено као туристички простор  јединица локалне самоуправе  прибавила мишљење управљача тог јавног добра, односно управљача тог туристичког простора?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BF20A6" w:rsidRPr="00F666CC" w:rsidRDefault="00BF20A6" w:rsidP="00F666C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20A6" w:rsidRPr="00F666CC" w:rsidRDefault="00BF20A6" w:rsidP="00F666CC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ОБАВЉАЊЕ КОМУНАЛНЕ ДЕЛАТНОСТИ ЗА ДВЕ ИЛИ ВИШЕ ЈЕДИНИЦА ЛОКАЛНЕ САМОУПРАВЕ </w:t>
            </w: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 је јединица јединицилоканесамоуправеспоразумом уредила заједничко обављање комуналне  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у складу са чланом10.Закона?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2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донела одлуку о изради студије оправданости у складу са чланом 10. став 2.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 је јединица јединицилоканесамоуправезакључила споразумом о заједничком обављању комуналне делатности 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локалне самоуправе, у складу са чланом 11.Закона?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Далијединица локалне самоуправедонела одлуку о заједничком обављању комуналне делатности 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 са две или више јединица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 складусачланом 11.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F20A6" w:rsidRPr="00F666CC" w:rsidRDefault="00BF20A6" w:rsidP="00F666CC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ОБАВЕЗЕ ВРШИЛАЦА КОМУНАЛНЕ ДЕЛАТНОСТИ И КОРИСНИКА КОМУНАЛНИХ УСЛУГА</w:t>
            </w: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Далијескупштинајединице локалне самоуправеодлукамапрописаланачинобављањакомуналнеделатности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пречишћавање и одвођење атмосферских и отпадних вода 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права и обавезевршилацакомуналнеделатности, корисникауслугау,складу са чланом 13.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Да ли је скупштина јединице локалне самоуправе одредила начин континуираног изјашњавања (најмање једном годишње), корисника комуналних услуга о квалитету пружања комуналне услуге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од стране вршилаца ове комуналне делатности, у складу са чланом 13. став 2.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38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shd w:val="clear" w:color="auto" w:fill="AEAAAA"/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ФИНАНСИРАЊЕ КОМУНАЛНИХ ДЕЛАТНОСТИ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9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Далије цена за пружање комуналне услуге 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вода,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одређена у складу са начелима дефинисаним чланом 25. Закона? </w:t>
            </w:r>
          </w:p>
          <w:p w:rsidR="00BF20A6" w:rsidRPr="00F666CC" w:rsidRDefault="00BF20A6" w:rsidP="00F666CC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69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Далинапромену цене комуналнеуслуге,</w:t>
            </w:r>
            <w:r w:rsidRPr="00F666CC">
              <w:rPr>
                <w:rFonts w:ascii="Times New Roman" w:hAnsi="Times New Roman" w:cs="Times New Roman"/>
                <w:i/>
                <w:sz w:val="24"/>
                <w:szCs w:val="24"/>
              </w:rPr>
              <w:t>пречишћавање и одвођење атмосферских и отпадних вода</w:t>
            </w: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сагласностдајенадлежниорганјединице локалне самоуправе, у складу са чланом 28. Закона?</w:t>
            </w:r>
          </w:p>
          <w:p w:rsidR="00BF20A6" w:rsidRPr="00F666CC" w:rsidRDefault="00BF20A6" w:rsidP="00F666CC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BF20A6" w:rsidRPr="00F666CC" w:rsidRDefault="00BF20A6" w:rsidP="00F66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A6" w:rsidRPr="0039118D" w:rsidTr="00F666CC">
        <w:tblPrEx>
          <w:tblCellMar>
            <w:top w:w="6" w:type="dxa"/>
            <w:left w:w="60" w:type="dxa"/>
            <w:bottom w:w="0" w:type="dxa"/>
          </w:tblCellMar>
        </w:tblPrEx>
        <w:trPr>
          <w:trHeight w:val="97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pStyle w:val="NoSpacing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6CC">
              <w:rPr>
                <w:rFonts w:ascii="Times New Roman" w:hAnsi="Times New Roman"/>
                <w:sz w:val="24"/>
                <w:szCs w:val="24"/>
              </w:rPr>
              <w:t>Да ли је јединица локалне самоуправе утврдила категорије корисника комуналне услуге у оквиру обављања комуналне делатности</w:t>
            </w:r>
            <w:r w:rsidRPr="00F666CC">
              <w:rPr>
                <w:rFonts w:ascii="Times New Roman" w:hAnsi="Times New Roman"/>
                <w:i/>
                <w:sz w:val="24"/>
                <w:szCs w:val="24"/>
              </w:rPr>
              <w:t xml:space="preserve"> пречишћавање и одвођење атмосферских и отпадних вода, </w:t>
            </w:r>
            <w:r w:rsidRPr="00F666CC">
              <w:rPr>
                <w:rFonts w:ascii="Times New Roman" w:hAnsi="Times New Roman"/>
                <w:sz w:val="24"/>
                <w:szCs w:val="24"/>
              </w:rPr>
              <w:t>који плаћају субвенционирану цену и износ субвенције за сваку категорију, и вршиоцу комуналне делатности доставила списак са подацима субвенционираних корисник, у складу са чланом 29.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BF20A6" w:rsidRPr="00F666CC" w:rsidRDefault="00BF20A6" w:rsidP="00F666CC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A6" w:rsidRPr="0039118D" w:rsidRDefault="00BF20A6" w:rsidP="0022558F">
      <w:pPr>
        <w:spacing w:after="16"/>
        <w:rPr>
          <w:rFonts w:ascii="Times New Roman" w:hAnsi="Times New Roman" w:cs="Times New Roman"/>
          <w:b/>
          <w:sz w:val="24"/>
          <w:szCs w:val="24"/>
        </w:rPr>
      </w:pPr>
    </w:p>
    <w:p w:rsidR="00BF20A6" w:rsidRPr="0039118D" w:rsidRDefault="00BF20A6" w:rsidP="00540411">
      <w:pPr>
        <w:spacing w:after="16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9118D">
        <w:rPr>
          <w:rFonts w:ascii="Times New Roman" w:hAnsi="Times New Roman" w:cs="Times New Roman"/>
          <w:b/>
          <w:sz w:val="24"/>
          <w:szCs w:val="24"/>
        </w:rPr>
        <w:t>РЕЗУЛТАТ НАДЗОРА У БОДОВИМА</w:t>
      </w:r>
      <w:r w:rsidRPr="0039118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770" w:type="dxa"/>
        <w:tblInd w:w="2155" w:type="dxa"/>
        <w:tblCellMar>
          <w:top w:w="54" w:type="dxa"/>
          <w:left w:w="115" w:type="dxa"/>
          <w:right w:w="115" w:type="dxa"/>
        </w:tblCellMar>
        <w:tblLook w:val="00A0"/>
      </w:tblPr>
      <w:tblGrid>
        <w:gridCol w:w="2402"/>
        <w:gridCol w:w="2368"/>
      </w:tblGrid>
      <w:tr w:rsidR="00BF20A6" w:rsidRPr="0039118D" w:rsidTr="00F666CC">
        <w:trPr>
          <w:trHeight w:val="264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BF20A6" w:rsidRPr="0039118D" w:rsidTr="00F666CC">
        <w:trPr>
          <w:trHeight w:val="427"/>
        </w:trPr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БРОЈ БОДОВА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0A6" w:rsidRPr="00F666CC" w:rsidRDefault="00BF20A6" w:rsidP="00F666CC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0A6" w:rsidRDefault="00BF20A6" w:rsidP="00540411">
      <w:pPr>
        <w:spacing w:after="0"/>
        <w:ind w:right="45"/>
        <w:rPr>
          <w:rFonts w:ascii="Times New Roman" w:hAnsi="Times New Roman" w:cs="Times New Roman"/>
          <w:b/>
          <w:sz w:val="24"/>
          <w:szCs w:val="24"/>
        </w:rPr>
      </w:pPr>
    </w:p>
    <w:p w:rsidR="00BF20A6" w:rsidRPr="0039118D" w:rsidRDefault="00BF20A6" w:rsidP="00540411">
      <w:pPr>
        <w:spacing w:after="0"/>
        <w:ind w:right="4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BF20A6" w:rsidRPr="0039118D" w:rsidTr="00F666CC">
        <w:trPr>
          <w:trHeight w:val="449"/>
        </w:trPr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критичан</w:t>
            </w:r>
          </w:p>
        </w:tc>
      </w:tr>
      <w:tr w:rsidR="00BF20A6" w:rsidRPr="0039118D" w:rsidTr="00F666CC">
        <w:trPr>
          <w:trHeight w:val="386"/>
        </w:trPr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 32 до 36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 27 до 31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 22 до 26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 17 до 21</w:t>
            </w:r>
          </w:p>
        </w:tc>
        <w:tc>
          <w:tcPr>
            <w:tcW w:w="1619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од 0 до16</w:t>
            </w:r>
          </w:p>
        </w:tc>
      </w:tr>
    </w:tbl>
    <w:p w:rsidR="00BF20A6" w:rsidRPr="0039118D" w:rsidRDefault="00BF20A6" w:rsidP="00540411">
      <w:pPr>
        <w:tabs>
          <w:tab w:val="left" w:pos="4065"/>
        </w:tabs>
        <w:spacing w:after="3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BF20A6" w:rsidRPr="0039118D" w:rsidTr="00F666CC">
        <w:trPr>
          <w:trHeight w:val="476"/>
        </w:trPr>
        <w:tc>
          <w:tcPr>
            <w:tcW w:w="3780" w:type="dxa"/>
          </w:tcPr>
          <w:p w:rsidR="00BF20A6" w:rsidRPr="00F666CC" w:rsidRDefault="00BF20A6" w:rsidP="00F666CC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Степенризика у односу на остварени број бодова је:</w:t>
            </w:r>
          </w:p>
        </w:tc>
      </w:tr>
      <w:tr w:rsidR="00BF20A6" w:rsidRPr="0039118D" w:rsidTr="00F666CC">
        <w:trPr>
          <w:trHeight w:val="1106"/>
        </w:trPr>
        <w:tc>
          <w:tcPr>
            <w:tcW w:w="3780" w:type="dxa"/>
          </w:tcPr>
          <w:p w:rsidR="00BF20A6" w:rsidRPr="00F666CC" w:rsidRDefault="00BF20A6" w:rsidP="00F666CC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незнатан</w:t>
            </w:r>
          </w:p>
          <w:p w:rsidR="00BF20A6" w:rsidRPr="00F666CC" w:rsidRDefault="00BF20A6" w:rsidP="00F666CC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низак</w:t>
            </w:r>
          </w:p>
          <w:p w:rsidR="00BF20A6" w:rsidRPr="00F666CC" w:rsidRDefault="00BF20A6" w:rsidP="00F666CC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средњи</w:t>
            </w:r>
          </w:p>
          <w:p w:rsidR="00BF20A6" w:rsidRPr="00F666CC" w:rsidRDefault="00BF20A6" w:rsidP="00F666CC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висок</w:t>
            </w:r>
          </w:p>
          <w:p w:rsidR="00BF20A6" w:rsidRPr="00F666CC" w:rsidRDefault="00BF20A6" w:rsidP="00F666CC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sz w:val="24"/>
                <w:szCs w:val="24"/>
              </w:rPr>
              <w:t>критичан</w:t>
            </w:r>
          </w:p>
        </w:tc>
      </w:tr>
    </w:tbl>
    <w:p w:rsidR="00BF20A6" w:rsidRDefault="00BF20A6" w:rsidP="00540411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p w:rsidR="00BF20A6" w:rsidRPr="0039118D" w:rsidRDefault="00BF20A6" w:rsidP="00540411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4"/>
        <w:gridCol w:w="3056"/>
        <w:gridCol w:w="3526"/>
      </w:tblGrid>
      <w:tr w:rsidR="00BF20A6" w:rsidRPr="0039118D" w:rsidTr="00F666CC">
        <w:trPr>
          <w:trHeight w:val="461"/>
        </w:trPr>
        <w:tc>
          <w:tcPr>
            <w:tcW w:w="6210" w:type="dxa"/>
            <w:gridSpan w:val="2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Присутна лица</w:t>
            </w:r>
          </w:p>
        </w:tc>
        <w:tc>
          <w:tcPr>
            <w:tcW w:w="352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комунални инспектори</w:t>
            </w:r>
          </w:p>
        </w:tc>
      </w:tr>
      <w:tr w:rsidR="00BF20A6" w:rsidRPr="0039118D" w:rsidTr="00F666CC">
        <w:trPr>
          <w:trHeight w:val="251"/>
        </w:trPr>
        <w:tc>
          <w:tcPr>
            <w:tcW w:w="3154" w:type="dxa"/>
          </w:tcPr>
          <w:p w:rsidR="00BF20A6" w:rsidRPr="00F666CC" w:rsidRDefault="00BF20A6" w:rsidP="00F666CC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  <w:tc>
          <w:tcPr>
            <w:tcW w:w="305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Радно место</w:t>
            </w:r>
          </w:p>
        </w:tc>
        <w:tc>
          <w:tcPr>
            <w:tcW w:w="352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</w:tr>
      <w:tr w:rsidR="00BF20A6" w:rsidRPr="0039118D" w:rsidTr="00F666CC">
        <w:trPr>
          <w:trHeight w:val="269"/>
        </w:trPr>
        <w:tc>
          <w:tcPr>
            <w:tcW w:w="3154" w:type="dxa"/>
          </w:tcPr>
          <w:p w:rsidR="00BF20A6" w:rsidRPr="00F666CC" w:rsidRDefault="00BF20A6" w:rsidP="00F666CC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69"/>
        </w:trPr>
        <w:tc>
          <w:tcPr>
            <w:tcW w:w="3154" w:type="dxa"/>
          </w:tcPr>
          <w:p w:rsidR="00BF20A6" w:rsidRPr="00F666CC" w:rsidRDefault="00BF20A6" w:rsidP="00F666CC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5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BF20A6" w:rsidRPr="00F666CC" w:rsidRDefault="00BF20A6" w:rsidP="00F666CC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20A6" w:rsidRPr="0039118D" w:rsidTr="00F666CC">
        <w:trPr>
          <w:trHeight w:val="269"/>
        </w:trPr>
        <w:tc>
          <w:tcPr>
            <w:tcW w:w="9736" w:type="dxa"/>
            <w:gridSpan w:val="3"/>
          </w:tcPr>
          <w:p w:rsidR="00BF20A6" w:rsidRPr="00F666CC" w:rsidRDefault="00BF20A6" w:rsidP="00F666CC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6CC">
              <w:rPr>
                <w:rFonts w:ascii="Times New Roman" w:hAnsi="Times New Roman" w:cs="Times New Roman"/>
                <w:b/>
                <w:sz w:val="24"/>
                <w:szCs w:val="24"/>
              </w:rPr>
              <w:t>Датум:</w:t>
            </w:r>
          </w:p>
        </w:tc>
      </w:tr>
    </w:tbl>
    <w:p w:rsidR="00BF20A6" w:rsidRPr="0039118D" w:rsidRDefault="00BF20A6" w:rsidP="005404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F20A6" w:rsidRPr="0039118D" w:rsidSect="00267A10">
      <w:headerReference w:type="default" r:id="rId7"/>
      <w:pgSz w:w="11906" w:h="16838"/>
      <w:pgMar w:top="1134" w:right="567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0A6" w:rsidRDefault="00BF20A6" w:rsidP="00D47AB4">
      <w:pPr>
        <w:spacing w:after="0" w:line="240" w:lineRule="auto"/>
      </w:pPr>
      <w:r>
        <w:separator/>
      </w:r>
    </w:p>
  </w:endnote>
  <w:endnote w:type="continuationSeparator" w:id="1">
    <w:p w:rsidR="00BF20A6" w:rsidRDefault="00BF20A6" w:rsidP="00D4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0A6" w:rsidRDefault="00BF20A6" w:rsidP="00D47AB4">
      <w:pPr>
        <w:spacing w:after="0" w:line="240" w:lineRule="auto"/>
      </w:pPr>
      <w:r>
        <w:separator/>
      </w:r>
    </w:p>
  </w:footnote>
  <w:footnote w:type="continuationSeparator" w:id="1">
    <w:p w:rsidR="00BF20A6" w:rsidRDefault="00BF20A6" w:rsidP="00D4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0A6" w:rsidRPr="00692244" w:rsidRDefault="00BF20A6" w:rsidP="00D47AB4">
    <w:pPr>
      <w:pStyle w:val="NoSpacing"/>
      <w:jc w:val="right"/>
      <w:rPr>
        <w:rFonts w:ascii="Times New Roman" w:hAnsi="Times New Roman"/>
        <w:b/>
        <w:sz w:val="24"/>
        <w:szCs w:val="24"/>
      </w:rPr>
    </w:pPr>
    <w:r w:rsidRPr="00FF639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50.25pt;height:73.5pt;visibility:visible">
          <v:imagedata r:id="rId1" o:title=""/>
        </v:shape>
      </w:pict>
    </w:r>
    <w:r w:rsidRPr="00FD6887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 xml:space="preserve">                    Шифра: </w:t>
    </w:r>
    <w:bookmarkStart w:id="0" w:name="_GoBack"/>
    <w:r>
      <w:rPr>
        <w:rFonts w:ascii="Times New Roman" w:hAnsi="Times New Roman"/>
        <w:b/>
        <w:sz w:val="24"/>
        <w:szCs w:val="24"/>
      </w:rPr>
      <w:t>КЛ-002</w:t>
    </w:r>
    <w:r w:rsidRPr="00FD6887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04/06</w:t>
    </w:r>
    <w:bookmarkEnd w:id="0"/>
  </w:p>
  <w:p w:rsidR="00BF20A6" w:rsidRPr="00BC1152" w:rsidRDefault="00BF20A6" w:rsidP="00D47AB4">
    <w:pPr>
      <w:spacing w:after="20"/>
      <w:ind w:left="85"/>
      <w:jc w:val="right"/>
      <w:rPr>
        <w:rFonts w:ascii="Times New Roman" w:hAnsi="Times New Roman" w:cs="Times New Roman"/>
        <w:b/>
        <w:sz w:val="24"/>
        <w:szCs w:val="24"/>
      </w:rPr>
    </w:pPr>
    <w:r w:rsidRPr="00BC1152">
      <w:rPr>
        <w:rFonts w:ascii="Times New Roman" w:hAnsi="Times New Roman" w:cs="Times New Roman"/>
        <w:sz w:val="24"/>
        <w:szCs w:val="24"/>
      </w:rPr>
      <w:t xml:space="preserve">            </w:t>
    </w:r>
    <w:r>
      <w:rPr>
        <w:rFonts w:ascii="Times New Roman" w:hAnsi="Times New Roman" w:cs="Times New Roman"/>
        <w:sz w:val="24"/>
        <w:szCs w:val="24"/>
        <w:lang w:val="sr-Cyrl-CS"/>
      </w:rPr>
      <w:t>Општина Бојник</w:t>
    </w:r>
    <w:r w:rsidRPr="00BC1152">
      <w:rPr>
        <w:rFonts w:ascii="Times New Roman" w:hAnsi="Times New Roman" w:cs="Times New Roman"/>
        <w:sz w:val="24"/>
        <w:szCs w:val="24"/>
      </w:rPr>
      <w:t xml:space="preserve">,   </w:t>
    </w:r>
    <w:r w:rsidRPr="00BC1152">
      <w:rPr>
        <w:rFonts w:ascii="Times New Roman" w:hAnsi="Times New Roman" w:cs="Times New Roman"/>
        <w:b/>
        <w:sz w:val="24"/>
        <w:szCs w:val="24"/>
      </w:rPr>
      <w:t xml:space="preserve">Датум: </w:t>
    </w:r>
    <w:r>
      <w:rPr>
        <w:rFonts w:ascii="Times New Roman" w:hAnsi="Times New Roman" w:cs="Times New Roman"/>
        <w:b/>
        <w:sz w:val="24"/>
        <w:szCs w:val="24"/>
      </w:rPr>
      <w:t>05</w:t>
    </w:r>
    <w:r w:rsidRPr="00BC1152">
      <w:rPr>
        <w:rFonts w:ascii="Times New Roman" w:hAnsi="Times New Roman" w:cs="Times New Roman"/>
        <w:b/>
        <w:sz w:val="24"/>
        <w:szCs w:val="24"/>
      </w:rPr>
      <w:t>.04.2019</w:t>
    </w:r>
  </w:p>
  <w:p w:rsidR="00BF20A6" w:rsidRPr="00070954" w:rsidRDefault="00BF20A6" w:rsidP="00D47AB4">
    <w:pPr>
      <w:spacing w:after="20"/>
      <w:ind w:left="85"/>
      <w:rPr>
        <w:rFonts w:ascii="Times New Roman" w:hAnsi="Times New Roman" w:cs="Times New Roman"/>
        <w:color w:val="auto"/>
        <w:sz w:val="24"/>
        <w:szCs w:val="24"/>
      </w:rPr>
    </w:pPr>
    <w:r>
      <w:rPr>
        <w:rFonts w:ascii="Times New Roman" w:hAnsi="Times New Roman" w:cs="Times New Roman"/>
        <w:color w:val="auto"/>
        <w:sz w:val="24"/>
        <w:szCs w:val="24"/>
        <w:lang w:val="sr-Cyrl-CS"/>
      </w:rPr>
      <w:t xml:space="preserve">                                                                                                   Општинска управа</w:t>
    </w:r>
    <w:r w:rsidRPr="00070954">
      <w:rPr>
        <w:rFonts w:ascii="Times New Roman" w:hAnsi="Times New Roman" w:cs="Times New Roman"/>
        <w:color w:val="auto"/>
        <w:sz w:val="24"/>
        <w:szCs w:val="24"/>
      </w:rPr>
      <w:t xml:space="preserve"> </w:t>
    </w:r>
  </w:p>
  <w:p w:rsidR="00BF20A6" w:rsidRPr="006F4C11" w:rsidRDefault="00BF20A6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  <w:lang w:val="sr-Cyrl-CS"/>
      </w:rPr>
    </w:pPr>
    <w:r w:rsidRPr="00FD6887">
      <w:rPr>
        <w:rFonts w:ascii="Times New Roman" w:hAnsi="Times New Roman" w:cs="Times New Roman"/>
        <w:color w:val="auto"/>
        <w:sz w:val="24"/>
        <w:szCs w:val="24"/>
      </w:rPr>
      <w:t xml:space="preserve">                 </w:t>
    </w:r>
    <w:r>
      <w:rPr>
        <w:rFonts w:ascii="Times New Roman" w:hAnsi="Times New Roman" w:cs="Times New Roman"/>
        <w:color w:val="auto"/>
        <w:sz w:val="24"/>
        <w:szCs w:val="24"/>
        <w:lang w:val="sr-Cyrl-CS"/>
      </w:rPr>
      <w:t xml:space="preserve">                                                                         Одељење за послове комуналне инспекције</w:t>
    </w:r>
  </w:p>
  <w:p w:rsidR="00BF20A6" w:rsidRDefault="00BF20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87F"/>
    <w:multiLevelType w:val="hybridMultilevel"/>
    <w:tmpl w:val="35CC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4F"/>
    <w:multiLevelType w:val="hybridMultilevel"/>
    <w:tmpl w:val="46660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A497E"/>
    <w:multiLevelType w:val="hybridMultilevel"/>
    <w:tmpl w:val="EE56DB7E"/>
    <w:lvl w:ilvl="0" w:tplc="4A089AB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104C6D9C"/>
    <w:multiLevelType w:val="hybridMultilevel"/>
    <w:tmpl w:val="6D0A7780"/>
    <w:lvl w:ilvl="0" w:tplc="C6B6DC7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0D4F4CC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2A653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D14F69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EE243EA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506AF94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521C9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0EA8EBC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628C04C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115F0BE8"/>
    <w:multiLevelType w:val="hybridMultilevel"/>
    <w:tmpl w:val="CEF41F8E"/>
    <w:lvl w:ilvl="0" w:tplc="EFDEC954">
      <w:start w:val="1"/>
      <w:numFmt w:val="lowerLetter"/>
      <w:lvlText w:val="%1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EC61070">
      <w:start w:val="1"/>
      <w:numFmt w:val="lowerLetter"/>
      <w:lvlText w:val="%2"/>
      <w:lvlJc w:val="left"/>
      <w:pPr>
        <w:ind w:left="1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96471A4">
      <w:start w:val="1"/>
      <w:numFmt w:val="lowerRoman"/>
      <w:lvlText w:val="%3"/>
      <w:lvlJc w:val="left"/>
      <w:pPr>
        <w:ind w:left="2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A7ECFA8">
      <w:start w:val="1"/>
      <w:numFmt w:val="decimal"/>
      <w:lvlText w:val="%4"/>
      <w:lvlJc w:val="left"/>
      <w:pPr>
        <w:ind w:left="2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B74A114">
      <w:start w:val="1"/>
      <w:numFmt w:val="lowerLetter"/>
      <w:lvlText w:val="%5"/>
      <w:lvlJc w:val="left"/>
      <w:pPr>
        <w:ind w:left="3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B222F6A">
      <w:start w:val="1"/>
      <w:numFmt w:val="lowerRoman"/>
      <w:lvlText w:val="%6"/>
      <w:lvlJc w:val="left"/>
      <w:pPr>
        <w:ind w:left="4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8652A4">
      <w:start w:val="1"/>
      <w:numFmt w:val="decimal"/>
      <w:lvlText w:val="%7"/>
      <w:lvlJc w:val="left"/>
      <w:pPr>
        <w:ind w:left="5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3501CBE">
      <w:start w:val="1"/>
      <w:numFmt w:val="lowerLetter"/>
      <w:lvlText w:val="%8"/>
      <w:lvlJc w:val="left"/>
      <w:pPr>
        <w:ind w:left="5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886BA92">
      <w:start w:val="1"/>
      <w:numFmt w:val="lowerRoman"/>
      <w:lvlText w:val="%9"/>
      <w:lvlJc w:val="left"/>
      <w:pPr>
        <w:ind w:left="6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9BB441F"/>
    <w:multiLevelType w:val="hybridMultilevel"/>
    <w:tmpl w:val="C1EA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95E86"/>
    <w:multiLevelType w:val="hybridMultilevel"/>
    <w:tmpl w:val="45E00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4038D"/>
    <w:multiLevelType w:val="hybridMultilevel"/>
    <w:tmpl w:val="9898908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1CA6ACF"/>
    <w:multiLevelType w:val="hybridMultilevel"/>
    <w:tmpl w:val="4AF61FAE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0">
    <w:nsid w:val="253935E6"/>
    <w:multiLevelType w:val="hybridMultilevel"/>
    <w:tmpl w:val="042C6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9B723C"/>
    <w:multiLevelType w:val="hybridMultilevel"/>
    <w:tmpl w:val="91FE44D0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>
    <w:nsid w:val="2A427242"/>
    <w:multiLevelType w:val="hybridMultilevel"/>
    <w:tmpl w:val="241E0634"/>
    <w:lvl w:ilvl="0" w:tplc="6900C37A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8848DF6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F3C42EC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D9EA0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1123F24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CBABB2E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F3EF960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DBC264A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E02D9FC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30B5529E"/>
    <w:multiLevelType w:val="hybridMultilevel"/>
    <w:tmpl w:val="A8FC775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E34F70"/>
    <w:multiLevelType w:val="hybridMultilevel"/>
    <w:tmpl w:val="80A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68052D"/>
    <w:multiLevelType w:val="hybridMultilevel"/>
    <w:tmpl w:val="6F244528"/>
    <w:lvl w:ilvl="0" w:tplc="040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>
    <w:nsid w:val="42CF3EA1"/>
    <w:multiLevelType w:val="hybridMultilevel"/>
    <w:tmpl w:val="AEF45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E3B0A"/>
    <w:multiLevelType w:val="hybridMultilevel"/>
    <w:tmpl w:val="37400046"/>
    <w:lvl w:ilvl="0" w:tplc="D82A4D86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A73436"/>
    <w:multiLevelType w:val="hybridMultilevel"/>
    <w:tmpl w:val="5CAA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50B2C"/>
    <w:multiLevelType w:val="hybridMultilevel"/>
    <w:tmpl w:val="1EB2050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0">
    <w:nsid w:val="53BF0443"/>
    <w:multiLevelType w:val="hybridMultilevel"/>
    <w:tmpl w:val="E1369204"/>
    <w:lvl w:ilvl="0" w:tplc="0409000F">
      <w:start w:val="2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6B3DFD"/>
    <w:multiLevelType w:val="hybridMultilevel"/>
    <w:tmpl w:val="3E42D2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2D5112"/>
    <w:multiLevelType w:val="hybridMultilevel"/>
    <w:tmpl w:val="C144D664"/>
    <w:lvl w:ilvl="0" w:tplc="3FF4DFA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F88F0B6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A080E9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23ED36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F14D8E2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4E2472C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55CB088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1BE199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63C794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5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CF4CA5"/>
    <w:multiLevelType w:val="hybridMultilevel"/>
    <w:tmpl w:val="BA341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85A2C"/>
    <w:multiLevelType w:val="hybridMultilevel"/>
    <w:tmpl w:val="09C6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0955D1D"/>
    <w:multiLevelType w:val="hybridMultilevel"/>
    <w:tmpl w:val="BE8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E025E"/>
    <w:multiLevelType w:val="hybridMultilevel"/>
    <w:tmpl w:val="0B980EFE"/>
    <w:lvl w:ilvl="0" w:tplc="05CCC2C8">
      <w:start w:val="3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6E5856"/>
    <w:multiLevelType w:val="hybridMultilevel"/>
    <w:tmpl w:val="33B85F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A92FAA"/>
    <w:multiLevelType w:val="hybridMultilevel"/>
    <w:tmpl w:val="C536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11"/>
  </w:num>
  <w:num w:numId="5">
    <w:abstractNumId w:val="5"/>
  </w:num>
  <w:num w:numId="6">
    <w:abstractNumId w:val="21"/>
  </w:num>
  <w:num w:numId="7">
    <w:abstractNumId w:val="7"/>
  </w:num>
  <w:num w:numId="8">
    <w:abstractNumId w:val="16"/>
  </w:num>
  <w:num w:numId="9">
    <w:abstractNumId w:val="31"/>
  </w:num>
  <w:num w:numId="10">
    <w:abstractNumId w:val="2"/>
  </w:num>
  <w:num w:numId="11">
    <w:abstractNumId w:val="1"/>
  </w:num>
  <w:num w:numId="12">
    <w:abstractNumId w:val="15"/>
  </w:num>
  <w:num w:numId="13">
    <w:abstractNumId w:val="9"/>
  </w:num>
  <w:num w:numId="14">
    <w:abstractNumId w:val="13"/>
  </w:num>
  <w:num w:numId="15">
    <w:abstractNumId w:val="0"/>
  </w:num>
  <w:num w:numId="16">
    <w:abstractNumId w:val="20"/>
  </w:num>
  <w:num w:numId="17">
    <w:abstractNumId w:val="19"/>
  </w:num>
  <w:num w:numId="18">
    <w:abstractNumId w:val="25"/>
  </w:num>
  <w:num w:numId="19">
    <w:abstractNumId w:val="26"/>
  </w:num>
  <w:num w:numId="20">
    <w:abstractNumId w:val="29"/>
  </w:num>
  <w:num w:numId="21">
    <w:abstractNumId w:val="6"/>
  </w:num>
  <w:num w:numId="22">
    <w:abstractNumId w:val="3"/>
  </w:num>
  <w:num w:numId="23">
    <w:abstractNumId w:val="30"/>
  </w:num>
  <w:num w:numId="24">
    <w:abstractNumId w:val="32"/>
  </w:num>
  <w:num w:numId="25">
    <w:abstractNumId w:val="18"/>
  </w:num>
  <w:num w:numId="26">
    <w:abstractNumId w:val="17"/>
  </w:num>
  <w:num w:numId="27">
    <w:abstractNumId w:val="23"/>
  </w:num>
  <w:num w:numId="28">
    <w:abstractNumId w:val="28"/>
  </w:num>
  <w:num w:numId="29">
    <w:abstractNumId w:val="8"/>
  </w:num>
  <w:num w:numId="30">
    <w:abstractNumId w:val="22"/>
  </w:num>
  <w:num w:numId="31">
    <w:abstractNumId w:val="10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A4"/>
    <w:rsid w:val="00013D2C"/>
    <w:rsid w:val="0002489A"/>
    <w:rsid w:val="00052AFD"/>
    <w:rsid w:val="00070954"/>
    <w:rsid w:val="000B08EC"/>
    <w:rsid w:val="0012087B"/>
    <w:rsid w:val="00176650"/>
    <w:rsid w:val="0018218D"/>
    <w:rsid w:val="00196935"/>
    <w:rsid w:val="001E249A"/>
    <w:rsid w:val="00206D9E"/>
    <w:rsid w:val="0022558F"/>
    <w:rsid w:val="0026487B"/>
    <w:rsid w:val="00267A10"/>
    <w:rsid w:val="00283D57"/>
    <w:rsid w:val="002878EE"/>
    <w:rsid w:val="002F15C9"/>
    <w:rsid w:val="0033046E"/>
    <w:rsid w:val="003413FE"/>
    <w:rsid w:val="0035473A"/>
    <w:rsid w:val="003672B5"/>
    <w:rsid w:val="0039118D"/>
    <w:rsid w:val="003D6A56"/>
    <w:rsid w:val="004030D7"/>
    <w:rsid w:val="0040450B"/>
    <w:rsid w:val="00424A0B"/>
    <w:rsid w:val="00440FD1"/>
    <w:rsid w:val="00461E9E"/>
    <w:rsid w:val="00465332"/>
    <w:rsid w:val="004711F3"/>
    <w:rsid w:val="004A62AF"/>
    <w:rsid w:val="00504A0E"/>
    <w:rsid w:val="00540411"/>
    <w:rsid w:val="005774E2"/>
    <w:rsid w:val="005C5039"/>
    <w:rsid w:val="005D23D8"/>
    <w:rsid w:val="005D3208"/>
    <w:rsid w:val="005E46CF"/>
    <w:rsid w:val="00623E37"/>
    <w:rsid w:val="00634E52"/>
    <w:rsid w:val="00635AF5"/>
    <w:rsid w:val="00654EAC"/>
    <w:rsid w:val="00667CEC"/>
    <w:rsid w:val="00692244"/>
    <w:rsid w:val="00692E4A"/>
    <w:rsid w:val="006A45EF"/>
    <w:rsid w:val="006C0F9C"/>
    <w:rsid w:val="006C4A32"/>
    <w:rsid w:val="006F4C11"/>
    <w:rsid w:val="00704B47"/>
    <w:rsid w:val="00727594"/>
    <w:rsid w:val="00741C97"/>
    <w:rsid w:val="00746A12"/>
    <w:rsid w:val="007507F5"/>
    <w:rsid w:val="00753A17"/>
    <w:rsid w:val="00755611"/>
    <w:rsid w:val="007568AD"/>
    <w:rsid w:val="007673DD"/>
    <w:rsid w:val="007A33F4"/>
    <w:rsid w:val="007B66C9"/>
    <w:rsid w:val="007E0EDB"/>
    <w:rsid w:val="00812C6C"/>
    <w:rsid w:val="00863C9F"/>
    <w:rsid w:val="0086607C"/>
    <w:rsid w:val="00894AC6"/>
    <w:rsid w:val="008A3E86"/>
    <w:rsid w:val="008A43A4"/>
    <w:rsid w:val="008A51C5"/>
    <w:rsid w:val="008B7BFE"/>
    <w:rsid w:val="008C5265"/>
    <w:rsid w:val="008D1954"/>
    <w:rsid w:val="008D44A2"/>
    <w:rsid w:val="00901CFA"/>
    <w:rsid w:val="00905D2C"/>
    <w:rsid w:val="0092654D"/>
    <w:rsid w:val="009C14E7"/>
    <w:rsid w:val="009D0EF6"/>
    <w:rsid w:val="009F698D"/>
    <w:rsid w:val="00A456ED"/>
    <w:rsid w:val="00A67607"/>
    <w:rsid w:val="00A83ABD"/>
    <w:rsid w:val="00AA3D66"/>
    <w:rsid w:val="00AC129E"/>
    <w:rsid w:val="00AC2277"/>
    <w:rsid w:val="00AC3515"/>
    <w:rsid w:val="00AD50FB"/>
    <w:rsid w:val="00AE68A4"/>
    <w:rsid w:val="00B23335"/>
    <w:rsid w:val="00B6644D"/>
    <w:rsid w:val="00B66EE9"/>
    <w:rsid w:val="00B93503"/>
    <w:rsid w:val="00BA372A"/>
    <w:rsid w:val="00BB208A"/>
    <w:rsid w:val="00BC1152"/>
    <w:rsid w:val="00BC604B"/>
    <w:rsid w:val="00BD551A"/>
    <w:rsid w:val="00BE6A0C"/>
    <w:rsid w:val="00BF20A6"/>
    <w:rsid w:val="00C36A41"/>
    <w:rsid w:val="00C45AF4"/>
    <w:rsid w:val="00C52B50"/>
    <w:rsid w:val="00C64A08"/>
    <w:rsid w:val="00C65CF2"/>
    <w:rsid w:val="00D021A5"/>
    <w:rsid w:val="00D254D8"/>
    <w:rsid w:val="00D27ACB"/>
    <w:rsid w:val="00D47AB4"/>
    <w:rsid w:val="00D543A5"/>
    <w:rsid w:val="00D87C0E"/>
    <w:rsid w:val="00DF1503"/>
    <w:rsid w:val="00E3564D"/>
    <w:rsid w:val="00E64CED"/>
    <w:rsid w:val="00E76C60"/>
    <w:rsid w:val="00E94AB8"/>
    <w:rsid w:val="00EA5018"/>
    <w:rsid w:val="00EE7979"/>
    <w:rsid w:val="00EF15F0"/>
    <w:rsid w:val="00F04179"/>
    <w:rsid w:val="00F36BA2"/>
    <w:rsid w:val="00F666CC"/>
    <w:rsid w:val="00F872B8"/>
    <w:rsid w:val="00F95E76"/>
    <w:rsid w:val="00FC34A3"/>
    <w:rsid w:val="00FD6887"/>
    <w:rsid w:val="00FF1D13"/>
    <w:rsid w:val="00FF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E4A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2E4A"/>
    <w:pPr>
      <w:keepNext/>
      <w:keepLines/>
      <w:spacing w:after="0" w:line="240" w:lineRule="auto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2E4A"/>
    <w:pPr>
      <w:keepNext/>
      <w:keepLines/>
      <w:spacing w:after="162" w:line="240" w:lineRule="auto"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E4A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2E4A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692E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BB208A"/>
  </w:style>
  <w:style w:type="paragraph" w:styleId="ListParagraph">
    <w:name w:val="List Paragraph"/>
    <w:basedOn w:val="Normal"/>
    <w:uiPriority w:val="99"/>
    <w:qFormat/>
    <w:rsid w:val="00BB208A"/>
    <w:pPr>
      <w:ind w:left="720"/>
      <w:contextualSpacing/>
    </w:pPr>
  </w:style>
  <w:style w:type="table" w:customStyle="1" w:styleId="TableGrid1">
    <w:name w:val="TableGrid1"/>
    <w:uiPriority w:val="99"/>
    <w:rsid w:val="00A676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2B8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TableGrid2">
    <w:name w:val="TableGrid2"/>
    <w:uiPriority w:val="99"/>
    <w:rsid w:val="002255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2255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B4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B4"/>
    <w:rPr>
      <w:rFonts w:ascii="Calibri" w:eastAsia="Times New Roman" w:hAnsi="Calibri" w:cs="Calibri"/>
      <w:color w:val="000000"/>
    </w:rPr>
  </w:style>
  <w:style w:type="table" w:customStyle="1" w:styleId="TableGrid3">
    <w:name w:val="TableGrid3"/>
    <w:uiPriority w:val="99"/>
    <w:rsid w:val="005E46C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7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4</Pages>
  <Words>931</Words>
  <Characters>5313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 </cp:lastModifiedBy>
  <cp:revision>2</cp:revision>
  <cp:lastPrinted>2017-05-10T10:53:00Z</cp:lastPrinted>
  <dcterms:created xsi:type="dcterms:W3CDTF">2020-02-06T10:18:00Z</dcterms:created>
  <dcterms:modified xsi:type="dcterms:W3CDTF">2020-02-06T10:18:00Z</dcterms:modified>
</cp:coreProperties>
</file>